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15D042F0" w:rsidR="001466B0" w:rsidRPr="00F737DC" w:rsidRDefault="00BC6741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F71C3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15D042F0" w:rsidR="001466B0" w:rsidRPr="00F737DC" w:rsidRDefault="00BC6741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F71C3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F71C3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F71C3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F71C3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F71C3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F71C3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F71C3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46201-B7F4-45D8-8F36-9838A51E5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21</cp:revision>
  <cp:lastPrinted>2011-03-04T18:48:00Z</cp:lastPrinted>
  <dcterms:created xsi:type="dcterms:W3CDTF">2014-01-15T13:04:00Z</dcterms:created>
  <dcterms:modified xsi:type="dcterms:W3CDTF">2021-05-14T14:55:00Z</dcterms:modified>
</cp:coreProperties>
</file>